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9D2E5" w14:textId="77777777" w:rsidR="00A824A4" w:rsidRDefault="00A824A4" w:rsidP="00A824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BADCOK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12C68BF" w14:textId="77777777" w:rsidR="00A824A4" w:rsidRDefault="00A824A4" w:rsidP="00A824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BB1AC9" w14:textId="77777777" w:rsidR="00A824A4" w:rsidRDefault="00A824A4" w:rsidP="00A824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FF8215" w14:textId="77777777" w:rsidR="00A824A4" w:rsidRDefault="00A824A4" w:rsidP="00A824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Ilchester, Somerset,</w:t>
      </w:r>
    </w:p>
    <w:p w14:paraId="202E6394" w14:textId="77777777" w:rsidR="00A824A4" w:rsidRDefault="00A824A4" w:rsidP="00A824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Thomas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Seyntbarbe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d.1482)(q.v.).</w:t>
      </w:r>
    </w:p>
    <w:p w14:paraId="2EAEF9A9" w14:textId="77777777" w:rsidR="00A824A4" w:rsidRDefault="00A824A4" w:rsidP="00A824A4">
      <w:pPr>
        <w:pStyle w:val="NoSpacing"/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(“Calendar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1483-5”,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p.10)</w:t>
      </w:r>
    </w:p>
    <w:p w14:paraId="09AC9A85" w14:textId="77777777" w:rsidR="00A824A4" w:rsidRDefault="00A824A4" w:rsidP="00A824A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DB096CA" w14:textId="77777777" w:rsidR="00A824A4" w:rsidRDefault="00A824A4" w:rsidP="00A824A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A959F3F" w14:textId="77777777" w:rsidR="00A824A4" w:rsidRDefault="00A824A4" w:rsidP="00A824A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July 2021</w:t>
      </w:r>
    </w:p>
    <w:p w14:paraId="00774A14" w14:textId="190B01E4" w:rsidR="00BA00AB" w:rsidRPr="00A824A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824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0FF19" w14:textId="77777777" w:rsidR="00A824A4" w:rsidRDefault="00A824A4" w:rsidP="009139A6">
      <w:r>
        <w:separator/>
      </w:r>
    </w:p>
  </w:endnote>
  <w:endnote w:type="continuationSeparator" w:id="0">
    <w:p w14:paraId="72B5FF0E" w14:textId="77777777" w:rsidR="00A824A4" w:rsidRDefault="00A824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1C4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330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C81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18A06" w14:textId="77777777" w:rsidR="00A824A4" w:rsidRDefault="00A824A4" w:rsidP="009139A6">
      <w:r>
        <w:separator/>
      </w:r>
    </w:p>
  </w:footnote>
  <w:footnote w:type="continuationSeparator" w:id="0">
    <w:p w14:paraId="56AF814D" w14:textId="77777777" w:rsidR="00A824A4" w:rsidRDefault="00A824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06E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894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874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4A4"/>
    <w:rsid w:val="000666E0"/>
    <w:rsid w:val="002510B7"/>
    <w:rsid w:val="005C130B"/>
    <w:rsid w:val="00826F5C"/>
    <w:rsid w:val="009139A6"/>
    <w:rsid w:val="009448BB"/>
    <w:rsid w:val="00A3176C"/>
    <w:rsid w:val="00A824A4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1AA30"/>
  <w15:chartTrackingRefBased/>
  <w15:docId w15:val="{D232F16A-7932-47CA-8501-A6BE2472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2021-07-08T18:54:00Z</dcterms:created>
  <dcterms:modified xsi:type="dcterms:W3CDTF">2021-07-08T18:55:00Z</dcterms:modified>
</cp:coreProperties>
</file>